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09B02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CLARIVAUS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14:paraId="1127653C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Little </w:t>
      </w:r>
      <w:proofErr w:type="spellStart"/>
      <w:r>
        <w:rPr>
          <w:rFonts w:ascii="Times New Roman" w:hAnsi="Times New Roman" w:cs="Times New Roman"/>
          <w:sz w:val="24"/>
          <w:szCs w:val="24"/>
        </w:rPr>
        <w:t>Raveley</w:t>
      </w:r>
      <w:proofErr w:type="spellEnd"/>
      <w:r>
        <w:rPr>
          <w:rFonts w:ascii="Times New Roman" w:hAnsi="Times New Roman" w:cs="Times New Roman"/>
          <w:sz w:val="24"/>
          <w:szCs w:val="24"/>
        </w:rPr>
        <w:t>, Huntingdonshire.</w:t>
      </w:r>
    </w:p>
    <w:p w14:paraId="2F63698B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D4BC8F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52833A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Aug.1411</w:t>
      </w:r>
      <w:r>
        <w:rPr>
          <w:rFonts w:ascii="Times New Roman" w:hAnsi="Times New Roman" w:cs="Times New Roman"/>
          <w:sz w:val="24"/>
          <w:szCs w:val="24"/>
        </w:rPr>
        <w:tab/>
        <w:t xml:space="preserve">He granted a messuage and land in Ramsey to </w:t>
      </w:r>
      <w:proofErr w:type="gramStart"/>
      <w:r>
        <w:rPr>
          <w:rFonts w:ascii="Times New Roman" w:hAnsi="Times New Roman" w:cs="Times New Roman"/>
          <w:sz w:val="24"/>
          <w:szCs w:val="24"/>
        </w:rPr>
        <w:t>sir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Richard Fletton, clerk(q.v.),</w:t>
      </w:r>
    </w:p>
    <w:p w14:paraId="6F813AA2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Edmund Smyth, clerk(q.v.),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Gyfford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BB34EA3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E326/2992)</w:t>
      </w:r>
    </w:p>
    <w:p w14:paraId="38DCB1BC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B5011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5B5CB1" w14:textId="77777777" w:rsidR="007B337E" w:rsidRDefault="007B337E" w:rsidP="007B33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2022</w:t>
      </w:r>
    </w:p>
    <w:p w14:paraId="10EBFE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7AAA6" w14:textId="77777777" w:rsidR="007B337E" w:rsidRDefault="007B337E" w:rsidP="009139A6">
      <w:r>
        <w:separator/>
      </w:r>
    </w:p>
  </w:endnote>
  <w:endnote w:type="continuationSeparator" w:id="0">
    <w:p w14:paraId="62E4429B" w14:textId="77777777" w:rsidR="007B337E" w:rsidRDefault="007B33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58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531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B8B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4B39D" w14:textId="77777777" w:rsidR="007B337E" w:rsidRDefault="007B337E" w:rsidP="009139A6">
      <w:r>
        <w:separator/>
      </w:r>
    </w:p>
  </w:footnote>
  <w:footnote w:type="continuationSeparator" w:id="0">
    <w:p w14:paraId="51A3DD91" w14:textId="77777777" w:rsidR="007B337E" w:rsidRDefault="007B33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C4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34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64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7E"/>
    <w:rsid w:val="000666E0"/>
    <w:rsid w:val="002510B7"/>
    <w:rsid w:val="005C130B"/>
    <w:rsid w:val="007B337E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B49E1"/>
  <w15:chartTrackingRefBased/>
  <w15:docId w15:val="{2FF72CFE-D239-4B12-90F7-E34228DB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2022-02-10T20:15:00Z</dcterms:created>
  <dcterms:modified xsi:type="dcterms:W3CDTF">2022-02-10T20:16:00Z</dcterms:modified>
</cp:coreProperties>
</file>